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C87C0B" w14:textId="77777777" w:rsidR="00F461D7" w:rsidRPr="009500C1" w:rsidRDefault="00F461D7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18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ПРОСТАНОВКУ АПОСТИЛЯ НА ДОКУМЕНТЕ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F461D7" w:rsidRPr="004E0853" w14:paraId="19D5B8F0" w14:textId="77777777" w:rsidTr="00AB6FA2">
        <w:tc>
          <w:tcPr>
            <w:tcW w:w="10207" w:type="dxa"/>
            <w:vAlign w:val="center"/>
          </w:tcPr>
          <w:p w14:paraId="184B7416" w14:textId="77777777" w:rsidR="00F461D7" w:rsidRPr="003A49C5" w:rsidRDefault="00214BC0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21B12B6A" w14:textId="77777777" w:rsidR="00F461D7" w:rsidRPr="003A49C5" w:rsidRDefault="00F461D7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24DB368F" w14:textId="0EE2735F" w:rsidR="00F461D7" w:rsidRPr="00FF7B95" w:rsidRDefault="00F461D7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____________________________________________________две тысячи </w:t>
            </w:r>
            <w:r w:rsidR="00B63BB7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186012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542747" w:rsidRPr="00542747">
              <w:rPr>
                <w:rFonts w:ascii="Arial Narrow" w:hAnsi="Arial Narrow"/>
                <w:sz w:val="26"/>
                <w:szCs w:val="26"/>
              </w:rPr>
              <w:t>пятого</w:t>
            </w:r>
            <w:r w:rsidR="007D763C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08C8D682" w14:textId="77777777" w:rsidR="00F461D7" w:rsidRPr="00FF7B95" w:rsidRDefault="00F461D7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</w:t>
            </w:r>
            <w:r w:rsidR="00B912DC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П Р О П И С Ь Ю)</w:t>
            </w:r>
          </w:p>
          <w:p w14:paraId="1BD9E271" w14:textId="77777777" w:rsidR="00F461D7" w:rsidRPr="00FF7B95" w:rsidRDefault="00F461D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10D0B8C9" w14:textId="77777777" w:rsidR="00F461D7" w:rsidRPr="00FF7B95" w:rsidRDefault="00F461D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214BC0">
              <w:rPr>
                <w:rFonts w:ascii="Arial Narrow" w:hAnsi="Arial Narrow"/>
                <w:sz w:val="26"/>
                <w:szCs w:val="26"/>
              </w:rPr>
              <w:t xml:space="preserve"> 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 г.,</w:t>
            </w:r>
          </w:p>
          <w:p w14:paraId="324D9F2F" w14:textId="77777777" w:rsidR="00F461D7" w:rsidRPr="00FF7B95" w:rsidRDefault="00F461D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214BC0">
              <w:rPr>
                <w:rFonts w:ascii="Arial Narrow" w:hAnsi="Arial Narrow"/>
                <w:sz w:val="26"/>
                <w:szCs w:val="26"/>
              </w:rPr>
              <w:t>________________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66E08F56" w14:textId="77777777" w:rsidR="00F461D7" w:rsidRPr="00FF7B95" w:rsidRDefault="00214BC0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F461D7" w:rsidRPr="00FF7B95">
              <w:rPr>
                <w:rFonts w:ascii="Arial Narrow" w:hAnsi="Arial Narrow"/>
                <w:sz w:val="26"/>
                <w:szCs w:val="26"/>
              </w:rPr>
              <w:t>:____________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F461D7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</w:t>
            </w:r>
          </w:p>
          <w:p w14:paraId="4FE7B819" w14:textId="77777777" w:rsidR="00F461D7" w:rsidRPr="00FF7B95" w:rsidRDefault="00F461D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078E7977" w14:textId="77777777" w:rsidR="00F461D7" w:rsidRPr="00FF7B95" w:rsidRDefault="00F461D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7FD690A9" w14:textId="77777777" w:rsidR="00F461D7" w:rsidRPr="00FF7B95" w:rsidRDefault="00F461D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(ая) по адресу: ________________</w:t>
            </w:r>
            <w:r w:rsidR="00214BC0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</w:t>
            </w:r>
          </w:p>
          <w:p w14:paraId="657899B4" w14:textId="77777777" w:rsidR="00214BC0" w:rsidRPr="00FF7B95" w:rsidRDefault="00214BC0" w:rsidP="00214BC0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</w:p>
          <w:p w14:paraId="5EAD8766" w14:textId="77777777" w:rsidR="00F461D7" w:rsidRPr="00FF7B95" w:rsidRDefault="00F461D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42303B4E" w14:textId="77777777" w:rsidR="00F461D7" w:rsidRPr="00FF7B95" w:rsidRDefault="00F461D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4F6004B7" w14:textId="77777777" w:rsidR="00F461D7" w:rsidRPr="00FF7B95" w:rsidRDefault="00F461D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214BC0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___________ г.,</w:t>
            </w:r>
          </w:p>
          <w:p w14:paraId="31A1B11B" w14:textId="77777777" w:rsidR="00F461D7" w:rsidRPr="00FF7B95" w:rsidRDefault="00F461D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214BC0">
              <w:rPr>
                <w:rFonts w:ascii="Arial Narrow" w:hAnsi="Arial Narrow"/>
                <w:sz w:val="26"/>
                <w:szCs w:val="26"/>
              </w:rPr>
              <w:t>________________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23141D5F" w14:textId="77777777" w:rsidR="00F461D7" w:rsidRPr="00FF7B95" w:rsidRDefault="00214BC0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F461D7" w:rsidRPr="00FF7B95">
              <w:rPr>
                <w:rFonts w:ascii="Arial Narrow" w:hAnsi="Arial Narrow"/>
                <w:sz w:val="26"/>
                <w:szCs w:val="26"/>
              </w:rPr>
              <w:t>:_____________________________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F461D7" w:rsidRPr="00FF7B95">
              <w:rPr>
                <w:rFonts w:ascii="Arial Narrow" w:hAnsi="Arial Narrow"/>
                <w:sz w:val="26"/>
                <w:szCs w:val="26"/>
              </w:rPr>
              <w:t>___________________________________</w:t>
            </w:r>
          </w:p>
          <w:p w14:paraId="55B780B4" w14:textId="77777777" w:rsidR="00F461D7" w:rsidRPr="00FF7B95" w:rsidRDefault="00F461D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7BD16642" w14:textId="77777777" w:rsidR="00F461D7" w:rsidRPr="00FF7B95" w:rsidRDefault="00F461D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2B4CEF42" w14:textId="77777777" w:rsidR="00F461D7" w:rsidRPr="00FF7B95" w:rsidRDefault="00F461D7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</w:t>
            </w:r>
            <w:r w:rsidR="00214BC0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</w:t>
            </w:r>
          </w:p>
          <w:p w14:paraId="4183856D" w14:textId="77777777" w:rsidR="00F461D7" w:rsidRPr="00FF7B95" w:rsidRDefault="00F461D7" w:rsidP="00214BC0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6DA28741" w14:textId="77777777" w:rsidR="0036236A" w:rsidRPr="00214BC0" w:rsidRDefault="00214BC0" w:rsidP="00214BC0">
            <w:pPr>
              <w:spacing w:line="276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,</w:t>
            </w:r>
            <w:r w:rsidR="00F461D7" w:rsidRPr="00715539">
              <w:rPr>
                <w:rFonts w:ascii="Arial Narrow" w:hAnsi="Arial Narrow" w:cs="Times New Roman"/>
                <w:noProof/>
                <w:sz w:val="22"/>
              </w:rPr>
              <w:t xml:space="preserve">поставить штамп АПОСТИЛЬ на (наименование документа) </w:t>
            </w:r>
            <w:r w:rsidR="00F461D7" w:rsidRPr="00F461D7">
              <w:rPr>
                <w:rFonts w:ascii="Arial Narrow" w:hAnsi="Arial Narrow" w:cs="Times New Roman"/>
                <w:noProof/>
                <w:sz w:val="32"/>
              </w:rPr>
              <w:t>_</w:t>
            </w:r>
            <w:r>
              <w:rPr>
                <w:rFonts w:ascii="Arial Narrow" w:hAnsi="Arial Narrow" w:cs="Times New Roman"/>
                <w:noProof/>
                <w:sz w:val="32"/>
              </w:rPr>
              <w:t>_______________________________</w:t>
            </w:r>
            <w:r w:rsidR="00F461D7" w:rsidRPr="00F461D7">
              <w:rPr>
                <w:rFonts w:ascii="Arial Narrow" w:hAnsi="Arial Narrow" w:cs="Times New Roman"/>
                <w:noProof/>
                <w:sz w:val="32"/>
              </w:rPr>
              <w:t>__</w:t>
            </w:r>
            <w:r w:rsidR="00F461D7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F461D7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F461D7" w:rsidRPr="00F461D7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="00F461D7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F461D7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F461D7" w:rsidRPr="00F461D7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="00F461D7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F461D7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F461D7" w:rsidRPr="00F461D7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="00F461D7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F461D7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F461D7" w:rsidRPr="00F461D7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="00F461D7"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="00F461D7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0F2BAE98" w14:textId="77777777" w:rsidR="00F461D7" w:rsidRPr="007135E3" w:rsidRDefault="00F461D7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в любом соответствующем компетентном государственном органе (учреждении), для чего предоставляю право оплачивать за меня госпошлину (сборы), получать необходимые справки, удостоверения и другие документы, подавать заявления, получать на руки документ(ы) с проставленным штампом Апостиль, расписываться за меня и осуществлять все действия и формальности, связанные с выполнением данных поручений.</w:t>
            </w:r>
          </w:p>
        </w:tc>
      </w:tr>
    </w:tbl>
    <w:p w14:paraId="3724A01C" w14:textId="77777777" w:rsidR="00F461D7" w:rsidRPr="00AB6FA2" w:rsidRDefault="00F461D7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F461D7" w14:paraId="53F727E2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131F329C" w14:textId="77777777" w:rsidR="00F461D7" w:rsidRPr="00FF7B95" w:rsidRDefault="00F461D7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</w:t>
            </w:r>
            <w:r w:rsidR="00214BC0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____.</w:t>
            </w:r>
          </w:p>
          <w:p w14:paraId="2EE53562" w14:textId="77777777" w:rsidR="00F461D7" w:rsidRPr="00FF7B95" w:rsidRDefault="00F461D7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2A3DB89C" w14:textId="77777777" w:rsidR="00F461D7" w:rsidRPr="00FF7B95" w:rsidRDefault="00F461D7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1CE00181" w14:textId="77777777" w:rsidR="00F461D7" w:rsidRDefault="00F461D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8A67A9E" w14:textId="77777777" w:rsidR="00F461D7" w:rsidRDefault="00F461D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5BAE78D" w14:textId="77777777" w:rsidR="00F461D7" w:rsidRPr="00FF7B95" w:rsidRDefault="00F461D7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6E51D221" w14:textId="77777777" w:rsidR="00F461D7" w:rsidRPr="004F7E55" w:rsidRDefault="00F461D7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4BC1F885" w14:textId="77777777" w:rsidR="00F461D7" w:rsidRDefault="00F461D7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F461D7" w14:paraId="1C53ADFA" w14:textId="77777777" w:rsidTr="00186012">
        <w:trPr>
          <w:cantSplit/>
        </w:trPr>
        <w:tc>
          <w:tcPr>
            <w:tcW w:w="10206" w:type="dxa"/>
          </w:tcPr>
          <w:p w14:paraId="04AB4EDF" w14:textId="77777777" w:rsidR="000806CC" w:rsidRDefault="000806CC" w:rsidP="000806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3AFD7311" w14:textId="77777777" w:rsidR="000806CC" w:rsidRDefault="000806CC" w:rsidP="000806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834138A" w14:textId="34E6E4A4" w:rsidR="000806CC" w:rsidRDefault="000806CC" w:rsidP="000806CC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542747" w:rsidRPr="00542747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70DE7018" w14:textId="77777777" w:rsidR="000806CC" w:rsidRDefault="000806CC" w:rsidP="000806CC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207F3631" w14:textId="77777777" w:rsidR="000806CC" w:rsidRDefault="000806CC" w:rsidP="000806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79B5E2909CED43879E59D69FC8C7AEE2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4B4EB7D0" w14:textId="77777777" w:rsidR="000806CC" w:rsidRDefault="000806CC" w:rsidP="000806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25EE8161" w14:textId="77777777" w:rsidR="000806CC" w:rsidRDefault="000806CC" w:rsidP="000806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49E61F69" w14:textId="77777777" w:rsidR="000806CC" w:rsidRDefault="000806CC" w:rsidP="000806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1C4FC953" w14:textId="77777777" w:rsidR="000806CC" w:rsidRDefault="000806CC" w:rsidP="000806C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3BEB4840" w14:textId="77777777" w:rsidR="000806CC" w:rsidRDefault="000806CC" w:rsidP="000806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4C3F8396" w14:textId="77777777" w:rsidR="000806CC" w:rsidRDefault="000806CC" w:rsidP="000806C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3BA7DE25" w14:textId="77777777" w:rsidR="000806CC" w:rsidRDefault="000806CC" w:rsidP="000806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32020450" w14:textId="77777777" w:rsidR="000806CC" w:rsidRDefault="000806CC" w:rsidP="000806CC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126C46DC" w14:textId="77777777" w:rsidR="000806CC" w:rsidRDefault="000806CC" w:rsidP="000806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5EE71892" w14:textId="77777777" w:rsidR="000806CC" w:rsidRDefault="000806CC" w:rsidP="000806CC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EA7F44B" w14:textId="62A69126" w:rsidR="00F461D7" w:rsidRDefault="000806CC" w:rsidP="000806CC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07D47DE83269475890452BA537086B0B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5146034C" w14:textId="77777777" w:rsidR="00F461D7" w:rsidRPr="00966DB7" w:rsidRDefault="00F461D7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F461D7" w:rsidRPr="00966DB7" w:rsidSect="00F461D7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7E65B2" w14:textId="77777777" w:rsidR="00E240A5" w:rsidRDefault="00E240A5" w:rsidP="00B72228">
      <w:pPr>
        <w:spacing w:line="240" w:lineRule="auto"/>
      </w:pPr>
      <w:r>
        <w:separator/>
      </w:r>
    </w:p>
  </w:endnote>
  <w:endnote w:type="continuationSeparator" w:id="0">
    <w:p w14:paraId="4A6DB5B6" w14:textId="77777777" w:rsidR="00E240A5" w:rsidRDefault="00E240A5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47B2D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НА ПРОСТАНОВКУ АПОСТИЛЯ НА ДОКУМЕНТЕ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0C5E8" w14:textId="77777777" w:rsidR="00E240A5" w:rsidRDefault="00E240A5" w:rsidP="00B72228">
      <w:pPr>
        <w:spacing w:line="240" w:lineRule="auto"/>
      </w:pPr>
      <w:r>
        <w:separator/>
      </w:r>
    </w:p>
  </w:footnote>
  <w:footnote w:type="continuationSeparator" w:id="0">
    <w:p w14:paraId="201985CC" w14:textId="77777777" w:rsidR="00E240A5" w:rsidRDefault="00E240A5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710DB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783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1DB"/>
    <w:rsid w:val="0004070C"/>
    <w:rsid w:val="00060E5D"/>
    <w:rsid w:val="000701B6"/>
    <w:rsid w:val="000707CF"/>
    <w:rsid w:val="000806CC"/>
    <w:rsid w:val="00093CD1"/>
    <w:rsid w:val="000A1D29"/>
    <w:rsid w:val="000B7242"/>
    <w:rsid w:val="000E34D7"/>
    <w:rsid w:val="0011586B"/>
    <w:rsid w:val="0014560E"/>
    <w:rsid w:val="00146180"/>
    <w:rsid w:val="00157FB5"/>
    <w:rsid w:val="0016338C"/>
    <w:rsid w:val="00164B43"/>
    <w:rsid w:val="00167D3D"/>
    <w:rsid w:val="00186012"/>
    <w:rsid w:val="001C65E1"/>
    <w:rsid w:val="001F7938"/>
    <w:rsid w:val="00214BC0"/>
    <w:rsid w:val="0022122D"/>
    <w:rsid w:val="00255849"/>
    <w:rsid w:val="002B0AD6"/>
    <w:rsid w:val="002B78D3"/>
    <w:rsid w:val="002D3677"/>
    <w:rsid w:val="00307AB7"/>
    <w:rsid w:val="00314814"/>
    <w:rsid w:val="00316D6E"/>
    <w:rsid w:val="0032458A"/>
    <w:rsid w:val="00334763"/>
    <w:rsid w:val="003403C2"/>
    <w:rsid w:val="00341897"/>
    <w:rsid w:val="0036236A"/>
    <w:rsid w:val="0038430B"/>
    <w:rsid w:val="003A49C5"/>
    <w:rsid w:val="003A7F24"/>
    <w:rsid w:val="003C1507"/>
    <w:rsid w:val="003C2445"/>
    <w:rsid w:val="00461D32"/>
    <w:rsid w:val="00467143"/>
    <w:rsid w:val="004D3061"/>
    <w:rsid w:val="004E0853"/>
    <w:rsid w:val="004F0910"/>
    <w:rsid w:val="00535B34"/>
    <w:rsid w:val="00542747"/>
    <w:rsid w:val="00574833"/>
    <w:rsid w:val="005840EA"/>
    <w:rsid w:val="005955D9"/>
    <w:rsid w:val="005A79A9"/>
    <w:rsid w:val="005E103A"/>
    <w:rsid w:val="00616DD6"/>
    <w:rsid w:val="0063674D"/>
    <w:rsid w:val="0064066B"/>
    <w:rsid w:val="006450A9"/>
    <w:rsid w:val="00666C3E"/>
    <w:rsid w:val="00672C59"/>
    <w:rsid w:val="00677A8B"/>
    <w:rsid w:val="006A6AEF"/>
    <w:rsid w:val="006B785F"/>
    <w:rsid w:val="006F021D"/>
    <w:rsid w:val="0070029B"/>
    <w:rsid w:val="007053E8"/>
    <w:rsid w:val="00712185"/>
    <w:rsid w:val="007135E3"/>
    <w:rsid w:val="00724011"/>
    <w:rsid w:val="00733A99"/>
    <w:rsid w:val="00761E62"/>
    <w:rsid w:val="007958C7"/>
    <w:rsid w:val="007A21DB"/>
    <w:rsid w:val="007C6DE4"/>
    <w:rsid w:val="007D763C"/>
    <w:rsid w:val="007E1671"/>
    <w:rsid w:val="007E1C84"/>
    <w:rsid w:val="007E47D6"/>
    <w:rsid w:val="0081645E"/>
    <w:rsid w:val="008A5A3A"/>
    <w:rsid w:val="00904B32"/>
    <w:rsid w:val="00921C1D"/>
    <w:rsid w:val="009500C1"/>
    <w:rsid w:val="00966DB7"/>
    <w:rsid w:val="00970F3E"/>
    <w:rsid w:val="00994107"/>
    <w:rsid w:val="009D02DC"/>
    <w:rsid w:val="00A0332E"/>
    <w:rsid w:val="00A06B57"/>
    <w:rsid w:val="00A2690E"/>
    <w:rsid w:val="00A85205"/>
    <w:rsid w:val="00A866A0"/>
    <w:rsid w:val="00A87B1D"/>
    <w:rsid w:val="00AB0C7E"/>
    <w:rsid w:val="00AB3077"/>
    <w:rsid w:val="00AB6FA2"/>
    <w:rsid w:val="00AC446B"/>
    <w:rsid w:val="00AF471F"/>
    <w:rsid w:val="00B00B91"/>
    <w:rsid w:val="00B22F7E"/>
    <w:rsid w:val="00B25606"/>
    <w:rsid w:val="00B40398"/>
    <w:rsid w:val="00B50C8A"/>
    <w:rsid w:val="00B60422"/>
    <w:rsid w:val="00B63BB7"/>
    <w:rsid w:val="00B72228"/>
    <w:rsid w:val="00B87612"/>
    <w:rsid w:val="00B912DC"/>
    <w:rsid w:val="00BC746B"/>
    <w:rsid w:val="00BF5965"/>
    <w:rsid w:val="00C27944"/>
    <w:rsid w:val="00C53286"/>
    <w:rsid w:val="00C608EA"/>
    <w:rsid w:val="00C956D9"/>
    <w:rsid w:val="00CC10C4"/>
    <w:rsid w:val="00CC1F26"/>
    <w:rsid w:val="00CE4117"/>
    <w:rsid w:val="00D07F43"/>
    <w:rsid w:val="00D27EE8"/>
    <w:rsid w:val="00D75AD9"/>
    <w:rsid w:val="00D93751"/>
    <w:rsid w:val="00D96B82"/>
    <w:rsid w:val="00DB38DE"/>
    <w:rsid w:val="00DC0EFD"/>
    <w:rsid w:val="00DC0F73"/>
    <w:rsid w:val="00E240A5"/>
    <w:rsid w:val="00E26B76"/>
    <w:rsid w:val="00E812F6"/>
    <w:rsid w:val="00EF11DA"/>
    <w:rsid w:val="00F02BF4"/>
    <w:rsid w:val="00F461D7"/>
    <w:rsid w:val="00F67780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3291F"/>
  <w15:docId w15:val="{FB8E6490-2EDF-40DE-8C3D-A27D4612D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1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18%20&#1053;&#1040;%20&#1055;&#1056;&#1054;&#1057;&#1058;&#1040;&#1053;&#1054;&#1042;&#1050;&#1059;%20&#1040;&#1055;&#1054;&#1057;&#1058;&#1048;&#1051;&#1071;%20&#1053;&#1040;%20&#1044;&#1054;&#1050;&#1059;&#1052;&#1045;&#1053;&#1058;&#1045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9B5E2909CED43879E59D69FC8C7AE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660712-736E-4765-8217-22AB0F7C1C3C}"/>
      </w:docPartPr>
      <w:docPartBody>
        <w:p w:rsidR="004D6806" w:rsidRDefault="004D6806" w:rsidP="004D6806">
          <w:pPr>
            <w:pStyle w:val="79B5E2909CED43879E59D69FC8C7AEE2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07D47DE83269475890452BA537086B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3A5B69-7BA6-4992-B4E7-1E71D836617E}"/>
      </w:docPartPr>
      <w:docPartBody>
        <w:p w:rsidR="004D6806" w:rsidRDefault="004D6806" w:rsidP="004D6806">
          <w:pPr>
            <w:pStyle w:val="07D47DE83269475890452BA537086B0B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19"/>
    <w:rsid w:val="00127A64"/>
    <w:rsid w:val="004D6806"/>
    <w:rsid w:val="00616DD6"/>
    <w:rsid w:val="006E0461"/>
    <w:rsid w:val="00917CCE"/>
    <w:rsid w:val="00987919"/>
    <w:rsid w:val="00AC4182"/>
    <w:rsid w:val="00B00B91"/>
    <w:rsid w:val="00B016B4"/>
    <w:rsid w:val="00F1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D6806"/>
  </w:style>
  <w:style w:type="paragraph" w:customStyle="1" w:styleId="79B5E2909CED43879E59D69FC8C7AEE2">
    <w:name w:val="79B5E2909CED43879E59D69FC8C7AEE2"/>
    <w:rsid w:val="004D6806"/>
    <w:rPr>
      <w:kern w:val="2"/>
      <w14:ligatures w14:val="standardContextual"/>
    </w:rPr>
  </w:style>
  <w:style w:type="paragraph" w:customStyle="1" w:styleId="07D47DE83269475890452BA537086B0B">
    <w:name w:val="07D47DE83269475890452BA537086B0B"/>
    <w:rsid w:val="004D6806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256D4-B070-4991-8D88-A86D21BB4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18 НА ПРОСТАНОВКУ АПОСТИЛЯ НА ДОКУМЕНТЕ</Template>
  <TotalTime>0</TotalTime>
  <Pages>2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2021-12-20T09:58:00Z</dcterms:created>
  <dcterms:modified xsi:type="dcterms:W3CDTF">2024-08-09T07:26:00Z</dcterms:modified>
</cp:coreProperties>
</file>